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40"/>
        <w:gridCol w:w="5135"/>
      </w:tblGrid>
      <w:tr w:rsidR="006D10EE" w:rsidRPr="00503691" w14:paraId="68AD061B" w14:textId="77777777" w:rsidTr="00D74C87">
        <w:trPr>
          <w:cantSplit/>
          <w:trHeight w:val="420"/>
        </w:trPr>
        <w:tc>
          <w:tcPr>
            <w:tcW w:w="9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7373"/>
            <w:vAlign w:val="center"/>
          </w:tcPr>
          <w:p w14:paraId="3C21685A" w14:textId="77777777" w:rsidR="006D10EE" w:rsidRPr="00503691" w:rsidRDefault="006D10EE" w:rsidP="00FF1E6F">
            <w:pPr>
              <w:jc w:val="center"/>
              <w:rPr>
                <w:rFonts w:ascii="Arial" w:hAnsi="Arial" w:cs="Arial"/>
                <w:b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  <w:szCs w:val="28"/>
              </w:rPr>
              <w:t>GE</w:t>
            </w:r>
            <w:r w:rsidRPr="00503691">
              <w:rPr>
                <w:rFonts w:ascii="Arial" w:hAnsi="Arial" w:cs="Arial"/>
                <w:b/>
                <w:color w:val="FFFFFF"/>
                <w:sz w:val="28"/>
                <w:szCs w:val="28"/>
              </w:rPr>
              <w:t>UR</w:t>
            </w:r>
            <w:r>
              <w:rPr>
                <w:rFonts w:ascii="Arial" w:hAnsi="Arial" w:cs="Arial"/>
                <w:b/>
                <w:color w:val="FFFFFF"/>
                <w:sz w:val="28"/>
                <w:szCs w:val="28"/>
              </w:rPr>
              <w:t>B</w:t>
            </w:r>
            <w:r w:rsidRPr="00503691">
              <w:rPr>
                <w:rFonts w:ascii="Arial" w:hAnsi="Arial" w:cs="Arial"/>
                <w:b/>
                <w:color w:val="FFFFFF"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8"/>
                <w:szCs w:val="28"/>
              </w:rPr>
              <w:t>–</w:t>
            </w:r>
            <w:r w:rsidRPr="00503691">
              <w:rPr>
                <w:rFonts w:ascii="Arial" w:hAnsi="Arial"/>
                <w:b/>
                <w:color w:val="FFFFFF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FFFFFF"/>
                <w:sz w:val="28"/>
                <w:szCs w:val="28"/>
              </w:rPr>
              <w:t xml:space="preserve">Gerência Comercial </w:t>
            </w:r>
            <w:r w:rsidRPr="00503691">
              <w:rPr>
                <w:rFonts w:ascii="Arial" w:hAnsi="Arial" w:cs="Arial"/>
                <w:b/>
                <w:color w:val="FFFFFF"/>
                <w:sz w:val="28"/>
                <w:szCs w:val="28"/>
              </w:rPr>
              <w:t xml:space="preserve">de Mercado Urbano </w:t>
            </w:r>
          </w:p>
        </w:tc>
      </w:tr>
      <w:tr w:rsidR="006D10EE" w:rsidRPr="00F36C81" w14:paraId="5CD8D315" w14:textId="77777777" w:rsidTr="00142374">
        <w:trPr>
          <w:cantSplit/>
          <w:trHeight w:hRule="exact" w:val="340"/>
        </w:trPr>
        <w:tc>
          <w:tcPr>
            <w:tcW w:w="9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D0299A" w14:textId="77777777" w:rsidR="006D10EE" w:rsidRPr="00142374" w:rsidRDefault="006D10EE" w:rsidP="006A0FBE">
            <w:pPr>
              <w:pStyle w:val="Ttulo6"/>
              <w:rPr>
                <w:rFonts w:ascii="Arial" w:hAnsi="Arial" w:cs="Arial"/>
                <w:szCs w:val="20"/>
              </w:rPr>
            </w:pPr>
            <w:r w:rsidRPr="00142374">
              <w:rPr>
                <w:rFonts w:ascii="Arial" w:hAnsi="Arial" w:cs="Arial"/>
                <w:szCs w:val="20"/>
              </w:rPr>
              <w:t>DADOS DO EMPREENDIMENTO</w:t>
            </w:r>
          </w:p>
        </w:tc>
      </w:tr>
      <w:tr w:rsidR="006D10EE" w:rsidRPr="005E6942" w14:paraId="39C11941" w14:textId="77777777" w:rsidTr="00142374">
        <w:trPr>
          <w:cantSplit/>
          <w:trHeight w:hRule="exact" w:val="340"/>
        </w:trPr>
        <w:tc>
          <w:tcPr>
            <w:tcW w:w="9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BA2E" w14:textId="389B7D6D" w:rsidR="006D10EE" w:rsidRPr="0060391D" w:rsidRDefault="006D10EE" w:rsidP="00D55F55">
            <w:pPr>
              <w:pStyle w:val="Ttulo6"/>
              <w:rPr>
                <w:rFonts w:ascii="Arial" w:hAnsi="Arial" w:cs="Arial"/>
                <w:bCs w:val="0"/>
                <w:color w:val="0000FF"/>
                <w:szCs w:val="20"/>
              </w:rPr>
            </w:pPr>
            <w:r w:rsidRPr="0060391D">
              <w:rPr>
                <w:rFonts w:ascii="Arial" w:hAnsi="Arial" w:cs="Arial"/>
                <w:b w:val="0"/>
                <w:bCs w:val="0"/>
                <w:szCs w:val="20"/>
              </w:rPr>
              <w:t xml:space="preserve">Nome Empresarial: </w:t>
            </w:r>
          </w:p>
        </w:tc>
      </w:tr>
      <w:tr w:rsidR="006D10EE" w:rsidRPr="00736825" w14:paraId="7C19C0B6" w14:textId="77777777" w:rsidTr="00142374">
        <w:trPr>
          <w:cantSplit/>
          <w:trHeight w:hRule="exact" w:val="340"/>
        </w:trPr>
        <w:tc>
          <w:tcPr>
            <w:tcW w:w="48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2A256" w14:textId="2E04A002" w:rsidR="006D10EE" w:rsidRDefault="006D10EE" w:rsidP="00D55F55">
            <w:pPr>
              <w:spacing w:line="288" w:lineRule="auto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Cliente: </w:t>
            </w:r>
          </w:p>
        </w:tc>
        <w:tc>
          <w:tcPr>
            <w:tcW w:w="5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AA145" w14:textId="77777777" w:rsidR="006D10EE" w:rsidRDefault="006D10EE" w:rsidP="00834FEA">
            <w:pPr>
              <w:spacing w:line="288" w:lineRule="auto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mallCaps/>
                <w:sz w:val="20"/>
                <w:szCs w:val="20"/>
              </w:rPr>
              <w:t>Osi</w:t>
            </w:r>
            <w:proofErr w:type="spellEnd"/>
            <w:r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: </w:t>
            </w:r>
          </w:p>
        </w:tc>
      </w:tr>
      <w:tr w:rsidR="006D10EE" w:rsidRPr="00736825" w14:paraId="449863E6" w14:textId="77777777" w:rsidTr="00142374">
        <w:trPr>
          <w:cantSplit/>
          <w:trHeight w:hRule="exact" w:val="340"/>
        </w:trPr>
        <w:tc>
          <w:tcPr>
            <w:tcW w:w="48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2EE7F" w14:textId="45386718" w:rsidR="006D10EE" w:rsidRPr="00736825" w:rsidRDefault="006D10EE" w:rsidP="00D55F55">
            <w:pPr>
              <w:spacing w:line="288" w:lineRule="auto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CNPJ: </w:t>
            </w:r>
          </w:p>
        </w:tc>
        <w:tc>
          <w:tcPr>
            <w:tcW w:w="5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432AA" w14:textId="77777777" w:rsidR="006D10EE" w:rsidRPr="00736825" w:rsidRDefault="006D10EE" w:rsidP="00834FEA">
            <w:pPr>
              <w:spacing w:line="288" w:lineRule="auto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I.E.: </w:t>
            </w:r>
          </w:p>
        </w:tc>
      </w:tr>
      <w:tr w:rsidR="006D10EE" w:rsidRPr="00736825" w14:paraId="5393BE79" w14:textId="77777777" w:rsidTr="00142374">
        <w:trPr>
          <w:cantSplit/>
          <w:trHeight w:hRule="exact" w:val="340"/>
        </w:trPr>
        <w:tc>
          <w:tcPr>
            <w:tcW w:w="48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D4B9E" w14:textId="77777777" w:rsidR="006D10EE" w:rsidRPr="00736825" w:rsidRDefault="006D10EE" w:rsidP="00D55F55">
            <w:pPr>
              <w:spacing w:line="288" w:lineRule="auto"/>
              <w:rPr>
                <w:rFonts w:ascii="Arial" w:hAnsi="Arial" w:cs="Arial"/>
                <w:smallCaps/>
                <w:color w:val="0000FF"/>
                <w:sz w:val="20"/>
                <w:szCs w:val="20"/>
              </w:rPr>
            </w:pPr>
            <w:r w:rsidRPr="00736825"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Responsável: </w:t>
            </w:r>
          </w:p>
        </w:tc>
        <w:tc>
          <w:tcPr>
            <w:tcW w:w="5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AB6CE" w14:textId="43FAEF72" w:rsidR="006D10EE" w:rsidRPr="00736825" w:rsidRDefault="006D10EE" w:rsidP="00834FEA">
            <w:pPr>
              <w:spacing w:line="288" w:lineRule="auto"/>
              <w:rPr>
                <w:rFonts w:ascii="Arial" w:hAnsi="Arial" w:cs="Arial"/>
                <w:smallCaps/>
                <w:color w:val="0000FF"/>
                <w:sz w:val="20"/>
                <w:szCs w:val="20"/>
              </w:rPr>
            </w:pPr>
            <w:r w:rsidRPr="00736825"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Telefone (s): </w:t>
            </w:r>
          </w:p>
        </w:tc>
      </w:tr>
      <w:tr w:rsidR="006D10EE" w:rsidRPr="00736825" w14:paraId="5B15637C" w14:textId="77777777" w:rsidTr="00D90D4D">
        <w:trPr>
          <w:cantSplit/>
          <w:trHeight w:hRule="exact" w:val="428"/>
        </w:trPr>
        <w:tc>
          <w:tcPr>
            <w:tcW w:w="48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F064A" w14:textId="00FA1087" w:rsidR="006D10EE" w:rsidRPr="00736825" w:rsidRDefault="006D10EE" w:rsidP="00F23F20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736825">
              <w:rPr>
                <w:rFonts w:ascii="Arial" w:hAnsi="Arial" w:cs="Arial"/>
                <w:bCs/>
                <w:smallCaps/>
                <w:sz w:val="20"/>
                <w:szCs w:val="20"/>
              </w:rPr>
              <w:t>Endereço:</w:t>
            </w:r>
            <w:r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 </w:t>
            </w:r>
          </w:p>
        </w:tc>
        <w:tc>
          <w:tcPr>
            <w:tcW w:w="5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13907" w14:textId="1458B24F" w:rsidR="006D10EE" w:rsidRPr="00736825" w:rsidRDefault="006D10EE" w:rsidP="00D55F55">
            <w:pPr>
              <w:rPr>
                <w:rFonts w:ascii="Arial" w:hAnsi="Arial" w:cs="Arial"/>
                <w:bCs/>
                <w:smallCaps/>
                <w:color w:val="0000FF"/>
                <w:sz w:val="20"/>
                <w:szCs w:val="20"/>
              </w:rPr>
            </w:pPr>
            <w:r w:rsidRPr="00736825">
              <w:rPr>
                <w:rFonts w:ascii="Arial" w:hAnsi="Arial" w:cs="Arial"/>
                <w:bCs/>
                <w:smallCaps/>
                <w:sz w:val="20"/>
                <w:szCs w:val="20"/>
              </w:rPr>
              <w:t>CEP:</w:t>
            </w:r>
            <w:r w:rsidRPr="00736825">
              <w:rPr>
                <w:sz w:val="20"/>
                <w:szCs w:val="20"/>
              </w:rPr>
              <w:t xml:space="preserve"> </w:t>
            </w:r>
          </w:p>
        </w:tc>
      </w:tr>
      <w:tr w:rsidR="006D10EE" w:rsidRPr="00736825" w14:paraId="0C621D41" w14:textId="77777777" w:rsidTr="00142374">
        <w:trPr>
          <w:cantSplit/>
          <w:trHeight w:hRule="exact" w:val="340"/>
        </w:trPr>
        <w:tc>
          <w:tcPr>
            <w:tcW w:w="48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70C0" w14:textId="36309612" w:rsidR="006D10EE" w:rsidRPr="00736825" w:rsidRDefault="006D10EE" w:rsidP="00A71BA7">
            <w:pPr>
              <w:spacing w:line="288" w:lineRule="auto"/>
              <w:rPr>
                <w:rFonts w:ascii="Arial" w:hAnsi="Arial" w:cs="Arial"/>
                <w:smallCaps/>
                <w:color w:val="0000FF"/>
                <w:sz w:val="20"/>
                <w:szCs w:val="20"/>
              </w:rPr>
            </w:pPr>
            <w:r w:rsidRPr="00736825"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Município: </w:t>
            </w:r>
          </w:p>
        </w:tc>
        <w:tc>
          <w:tcPr>
            <w:tcW w:w="5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5462" w14:textId="77777777" w:rsidR="006D10EE" w:rsidRPr="00736825" w:rsidRDefault="006D10EE" w:rsidP="003C404E">
            <w:pPr>
              <w:rPr>
                <w:rFonts w:ascii="Arial" w:hAnsi="Arial" w:cs="Arial"/>
                <w:smallCaps/>
                <w:color w:val="0000FF"/>
                <w:sz w:val="20"/>
                <w:szCs w:val="20"/>
              </w:rPr>
            </w:pPr>
            <w:r w:rsidRPr="00736825">
              <w:rPr>
                <w:rFonts w:ascii="Arial" w:hAnsi="Arial" w:cs="Arial"/>
                <w:bCs/>
                <w:smallCaps/>
                <w:sz w:val="20"/>
                <w:szCs w:val="20"/>
              </w:rPr>
              <w:t>Data</w:t>
            </w:r>
            <w:r w:rsidRPr="00736825">
              <w:rPr>
                <w:rFonts w:ascii="Arial" w:hAnsi="Arial" w:cs="Arial"/>
                <w:bCs/>
                <w:smallCaps/>
                <w:color w:val="0000FF"/>
                <w:sz w:val="20"/>
                <w:szCs w:val="20"/>
              </w:rPr>
              <w:t xml:space="preserve">: </w:t>
            </w:r>
          </w:p>
        </w:tc>
      </w:tr>
      <w:tr w:rsidR="006D10EE" w:rsidRPr="00DE0FF6" w14:paraId="1315CE88" w14:textId="77777777" w:rsidTr="00142374">
        <w:trPr>
          <w:cantSplit/>
          <w:trHeight w:hRule="exact" w:val="340"/>
        </w:trPr>
        <w:tc>
          <w:tcPr>
            <w:tcW w:w="999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08FE70" w14:textId="77777777" w:rsidR="006D10EE" w:rsidRPr="00142374" w:rsidRDefault="006D10EE" w:rsidP="00DE0FF6">
            <w:pPr>
              <w:pStyle w:val="Ttulo6"/>
              <w:rPr>
                <w:rFonts w:ascii="Arial" w:hAnsi="Arial" w:cs="Arial"/>
                <w:szCs w:val="20"/>
              </w:rPr>
            </w:pPr>
            <w:r w:rsidRPr="00142374">
              <w:rPr>
                <w:rFonts w:ascii="Arial" w:hAnsi="Arial" w:cs="Arial"/>
                <w:szCs w:val="20"/>
              </w:rPr>
              <w:t>DADOS PARA AVALIAÇÃO DO PROJETO</w:t>
            </w:r>
          </w:p>
        </w:tc>
      </w:tr>
      <w:tr w:rsidR="006D10EE" w:rsidRPr="00503691" w14:paraId="561887E0" w14:textId="77777777" w:rsidTr="00142374">
        <w:trPr>
          <w:cantSplit/>
          <w:trHeight w:hRule="exact" w:val="340"/>
        </w:trPr>
        <w:tc>
          <w:tcPr>
            <w:tcW w:w="48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0E197" w14:textId="0CC0B226" w:rsidR="006D10EE" w:rsidRPr="00650A5B" w:rsidRDefault="006D10EE" w:rsidP="00DA2EA1">
            <w:pPr>
              <w:spacing w:line="288" w:lineRule="auto"/>
              <w:rPr>
                <w:rFonts w:ascii="Arial" w:hAnsi="Arial" w:cs="Arial"/>
                <w:smallCaps/>
                <w:color w:val="0000FF"/>
                <w:sz w:val="22"/>
                <w:szCs w:val="22"/>
              </w:rPr>
            </w:pPr>
            <w:r>
              <w:rPr>
                <w:rFonts w:ascii="Arial" w:hAnsi="Arial" w:cs="Arial"/>
                <w:bCs/>
                <w:smallCaps/>
                <w:sz w:val="20"/>
                <w:szCs w:val="20"/>
              </w:rPr>
              <w:t>Consumo previsto (m³/mês)</w:t>
            </w:r>
            <w:r w:rsidRPr="00481248">
              <w:rPr>
                <w:rFonts w:ascii="Arial" w:hAnsi="Arial" w:cs="Arial"/>
                <w:bCs/>
                <w:smallCaps/>
                <w:sz w:val="20"/>
                <w:szCs w:val="20"/>
              </w:rPr>
              <w:t>:</w:t>
            </w:r>
            <w:r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 </w:t>
            </w:r>
          </w:p>
        </w:tc>
        <w:tc>
          <w:tcPr>
            <w:tcW w:w="5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B41D0" w14:textId="77777777" w:rsidR="006D10EE" w:rsidRPr="00650A5B" w:rsidRDefault="006D10EE" w:rsidP="003C404E">
            <w:pPr>
              <w:spacing w:line="288" w:lineRule="auto"/>
              <w:rPr>
                <w:rFonts w:ascii="Arial" w:hAnsi="Arial" w:cs="Arial"/>
                <w:smallCaps/>
                <w:color w:val="0000FF"/>
                <w:sz w:val="22"/>
                <w:szCs w:val="22"/>
              </w:rPr>
            </w:pPr>
            <w:r w:rsidRPr="00481248"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Estágio do </w:t>
            </w:r>
            <w:r w:rsidRPr="009D1032">
              <w:rPr>
                <w:rFonts w:ascii="Arial" w:hAnsi="Arial" w:cs="Arial"/>
                <w:bCs/>
                <w:smallCaps/>
                <w:sz w:val="20"/>
                <w:szCs w:val="20"/>
              </w:rPr>
              <w:t>Projeto:</w:t>
            </w:r>
            <w:r w:rsidRPr="009D1032">
              <w:rPr>
                <w:rFonts w:ascii="Arial" w:hAnsi="Arial" w:cs="Arial"/>
                <w:smallCaps/>
                <w:color w:val="0000FF"/>
                <w:sz w:val="20"/>
                <w:szCs w:val="20"/>
              </w:rPr>
              <w:t xml:space="preserve"> </w:t>
            </w:r>
          </w:p>
        </w:tc>
      </w:tr>
      <w:tr w:rsidR="006D10EE" w:rsidRPr="00503691" w14:paraId="62E6F7D5" w14:textId="77777777" w:rsidTr="00142374">
        <w:trPr>
          <w:cantSplit/>
          <w:trHeight w:hRule="exact" w:val="340"/>
        </w:trPr>
        <w:tc>
          <w:tcPr>
            <w:tcW w:w="48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88E0" w14:textId="77777777" w:rsidR="006D10EE" w:rsidRPr="00503691" w:rsidRDefault="006D10EE" w:rsidP="00E810E6">
            <w:pPr>
              <w:pStyle w:val="Cabealho"/>
              <w:tabs>
                <w:tab w:val="clear" w:pos="4419"/>
                <w:tab w:val="clear" w:pos="8838"/>
              </w:tabs>
              <w:spacing w:line="288" w:lineRule="auto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481248">
              <w:rPr>
                <w:rFonts w:ascii="Arial" w:hAnsi="Arial" w:cs="Arial"/>
                <w:bCs/>
                <w:smallCaps/>
                <w:sz w:val="20"/>
                <w:szCs w:val="20"/>
              </w:rPr>
              <w:t>Aplicações:</w:t>
            </w:r>
            <w:r>
              <w:rPr>
                <w:rFonts w:ascii="Arial" w:hAnsi="Arial" w:cs="Arial"/>
                <w:bCs/>
                <w:smallCaps/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5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AD73" w14:textId="77777777" w:rsidR="006D10EE" w:rsidRPr="00650A5B" w:rsidRDefault="006D10EE" w:rsidP="00E810E6">
            <w:pPr>
              <w:pStyle w:val="Cabealho"/>
              <w:tabs>
                <w:tab w:val="clear" w:pos="4419"/>
                <w:tab w:val="clear" w:pos="8838"/>
              </w:tabs>
              <w:spacing w:line="288" w:lineRule="auto"/>
              <w:rPr>
                <w:rFonts w:ascii="Arial" w:hAnsi="Arial" w:cs="Arial"/>
                <w:bCs/>
                <w:smallCaps/>
                <w:color w:val="0000FF"/>
                <w:sz w:val="20"/>
                <w:szCs w:val="20"/>
              </w:rPr>
            </w:pPr>
            <w:r w:rsidRPr="004D6D59">
              <w:rPr>
                <w:rFonts w:ascii="Arial" w:hAnsi="Arial" w:cs="Arial"/>
                <w:smallCaps/>
                <w:sz w:val="20"/>
                <w:szCs w:val="20"/>
              </w:rPr>
              <w:t>Projeto:</w:t>
            </w:r>
            <w:r>
              <w:rPr>
                <w:rFonts w:ascii="Arial" w:hAnsi="Arial" w:cs="Arial"/>
                <w:smallCaps/>
                <w:sz w:val="20"/>
                <w:szCs w:val="20"/>
              </w:rPr>
              <w:t xml:space="preserve"> </w:t>
            </w:r>
          </w:p>
        </w:tc>
      </w:tr>
      <w:tr w:rsidR="006D10EE" w:rsidRPr="00503691" w14:paraId="1AE90AC6" w14:textId="77777777" w:rsidTr="00D74C87">
        <w:trPr>
          <w:trHeight w:val="3745"/>
        </w:trPr>
        <w:tc>
          <w:tcPr>
            <w:tcW w:w="48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BE852A" w14:textId="77777777" w:rsidR="006D10EE" w:rsidRPr="008916F6" w:rsidRDefault="006D10EE" w:rsidP="00F33FD2">
            <w:pPr>
              <w:pStyle w:val="Cabealho"/>
              <w:tabs>
                <w:tab w:val="clear" w:pos="4419"/>
                <w:tab w:val="clear" w:pos="8838"/>
              </w:tabs>
              <w:spacing w:line="288" w:lineRule="auto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 w:rsidRPr="00F33FD2">
              <w:rPr>
                <w:rFonts w:ascii="Arial" w:hAnsi="Arial" w:cs="Arial"/>
                <w:bCs/>
                <w:smallCaps/>
                <w:sz w:val="20"/>
                <w:szCs w:val="20"/>
              </w:rPr>
              <w:t>Fotografia:</w:t>
            </w:r>
            <w:r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 </w:t>
            </w:r>
          </w:p>
          <w:p w14:paraId="15076D7C" w14:textId="2771AF83" w:rsidR="006D10EE" w:rsidRPr="00984C3B" w:rsidRDefault="006D10EE" w:rsidP="002233E1">
            <w:pPr>
              <w:pStyle w:val="Cabealho"/>
              <w:tabs>
                <w:tab w:val="clear" w:pos="4419"/>
                <w:tab w:val="clear" w:pos="8838"/>
              </w:tabs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5" w:type="dxa"/>
            <w:tcBorders>
              <w:left w:val="single" w:sz="4" w:space="0" w:color="auto"/>
              <w:right w:val="single" w:sz="4" w:space="0" w:color="auto"/>
            </w:tcBorders>
          </w:tcPr>
          <w:p w14:paraId="58FFDDA0" w14:textId="77777777" w:rsidR="006D10EE" w:rsidRDefault="006D10EE" w:rsidP="00F33FD2">
            <w:pPr>
              <w:pStyle w:val="Cabealho"/>
              <w:tabs>
                <w:tab w:val="clear" w:pos="4419"/>
                <w:tab w:val="clear" w:pos="8838"/>
              </w:tabs>
              <w:spacing w:line="288" w:lineRule="auto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 w:rsidRPr="00F33FD2"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Croqui: </w:t>
            </w:r>
          </w:p>
          <w:p w14:paraId="6AE62A13" w14:textId="4F66F4F4" w:rsidR="006D10EE" w:rsidRPr="00621A5C" w:rsidRDefault="006D10EE" w:rsidP="00554B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10EE" w:rsidRPr="00F36C81" w14:paraId="680F77C7" w14:textId="77777777" w:rsidTr="00142374">
        <w:trPr>
          <w:trHeight w:hRule="exact" w:val="340"/>
        </w:trPr>
        <w:tc>
          <w:tcPr>
            <w:tcW w:w="999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4F08BF" w14:textId="77777777" w:rsidR="006D10EE" w:rsidRPr="00D74C87" w:rsidRDefault="006D10EE" w:rsidP="00142374">
            <w:pPr>
              <w:pStyle w:val="Ttulo6"/>
              <w:rPr>
                <w:rFonts w:ascii="Arial" w:hAnsi="Arial" w:cs="Arial"/>
                <w:b w:val="0"/>
                <w:smallCaps w:val="0"/>
                <w:sz w:val="22"/>
                <w:szCs w:val="22"/>
              </w:rPr>
            </w:pPr>
            <w:r w:rsidRPr="00142374">
              <w:rPr>
                <w:rFonts w:ascii="Arial" w:hAnsi="Arial" w:cs="Arial"/>
                <w:szCs w:val="20"/>
              </w:rPr>
              <w:t>INFORMAÇÕES PARA IMPLANTAÇÃO DO PROJETO</w:t>
            </w:r>
          </w:p>
        </w:tc>
      </w:tr>
      <w:tr w:rsidR="006D10EE" w:rsidRPr="00F36C81" w14:paraId="1DF7BEC5" w14:textId="77777777" w:rsidTr="00142374">
        <w:trPr>
          <w:trHeight w:hRule="exact" w:val="340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72F8D1" w14:textId="577F0517" w:rsidR="006D10EE" w:rsidRPr="00481248" w:rsidRDefault="006D10EE" w:rsidP="00E810E6">
            <w:pPr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Extensão Rede Externa (m): </w:t>
            </w:r>
            <w:r w:rsidRPr="007920B5">
              <w:rPr>
                <w:rFonts w:ascii="Arial" w:hAnsi="Arial" w:cs="Arial"/>
                <w:bCs/>
                <w:smallCaps/>
                <w:noProof/>
                <w:color w:val="0000FF"/>
                <w:sz w:val="20"/>
                <w:szCs w:val="20"/>
              </w:rPr>
              <w:t xml:space="preserve"> </w:t>
            </w:r>
          </w:p>
        </w:tc>
        <w:tc>
          <w:tcPr>
            <w:tcW w:w="51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03681" w14:textId="77777777" w:rsidR="006D10EE" w:rsidRPr="00650A5B" w:rsidRDefault="006D10EE" w:rsidP="00142374">
            <w:pPr>
              <w:rPr>
                <w:rFonts w:ascii="Arial" w:hAnsi="Arial" w:cs="Arial"/>
                <w:smallCaps/>
                <w:color w:val="0000FF"/>
                <w:sz w:val="22"/>
                <w:szCs w:val="22"/>
              </w:rPr>
            </w:pPr>
          </w:p>
        </w:tc>
      </w:tr>
      <w:tr w:rsidR="006D10EE" w:rsidRPr="00F36C81" w14:paraId="46DA9567" w14:textId="77777777" w:rsidTr="00142374">
        <w:trPr>
          <w:trHeight w:hRule="exact" w:val="340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5E3F1E" w14:textId="3EF3206B" w:rsidR="006D10EE" w:rsidRPr="00481248" w:rsidRDefault="006D10EE" w:rsidP="00E810E6">
            <w:pPr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Extensão Interligação (m): </w:t>
            </w:r>
            <w:r w:rsidRPr="007920B5">
              <w:rPr>
                <w:rFonts w:ascii="Arial" w:hAnsi="Arial" w:cs="Arial"/>
                <w:bCs/>
                <w:smallCaps/>
                <w:noProof/>
                <w:color w:val="0000FF"/>
                <w:sz w:val="20"/>
                <w:szCs w:val="20"/>
              </w:rPr>
              <w:t xml:space="preserve"> </w:t>
            </w:r>
          </w:p>
        </w:tc>
        <w:tc>
          <w:tcPr>
            <w:tcW w:w="51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83A89" w14:textId="77777777" w:rsidR="006D10EE" w:rsidRPr="00650A5B" w:rsidRDefault="006D10EE" w:rsidP="00142374">
            <w:pPr>
              <w:rPr>
                <w:rFonts w:ascii="Arial" w:hAnsi="Arial" w:cs="Arial"/>
                <w:smallCaps/>
                <w:color w:val="0000FF"/>
                <w:sz w:val="22"/>
                <w:szCs w:val="22"/>
              </w:rPr>
            </w:pPr>
          </w:p>
        </w:tc>
      </w:tr>
      <w:tr w:rsidR="006D10EE" w:rsidRPr="00F36C81" w14:paraId="28557CE1" w14:textId="77777777" w:rsidTr="00142374">
        <w:trPr>
          <w:trHeight w:hRule="exact" w:val="340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25F2B" w14:textId="102F7347" w:rsidR="006D10EE" w:rsidRPr="00481248" w:rsidRDefault="006D10EE" w:rsidP="00F73B5E">
            <w:pPr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Cs/>
                <w:smallCaps/>
                <w:sz w:val="20"/>
                <w:szCs w:val="20"/>
              </w:rPr>
              <w:t>Vazão de Pico (m</w:t>
            </w:r>
            <w:r w:rsidRPr="007920B5">
              <w:rPr>
                <w:rFonts w:ascii="Arial" w:hAnsi="Arial" w:cs="Arial"/>
                <w:bCs/>
                <w:smallCaps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/h): </w:t>
            </w:r>
          </w:p>
        </w:tc>
        <w:tc>
          <w:tcPr>
            <w:tcW w:w="51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9CACA" w14:textId="77777777" w:rsidR="006D10EE" w:rsidRPr="00650A5B" w:rsidRDefault="006D10EE" w:rsidP="00142374">
            <w:pPr>
              <w:rPr>
                <w:rFonts w:ascii="Arial" w:hAnsi="Arial" w:cs="Arial"/>
                <w:smallCaps/>
                <w:color w:val="0000FF"/>
                <w:sz w:val="22"/>
                <w:szCs w:val="22"/>
              </w:rPr>
            </w:pPr>
          </w:p>
        </w:tc>
      </w:tr>
      <w:tr w:rsidR="006D10EE" w:rsidRPr="00F36C81" w14:paraId="5B7E1E07" w14:textId="77777777" w:rsidTr="00142374">
        <w:trPr>
          <w:trHeight w:hRule="exact" w:val="340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480E1" w14:textId="77777777" w:rsidR="006D10EE" w:rsidRPr="00481248" w:rsidRDefault="006D10EE" w:rsidP="00E810E6">
            <w:pPr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Tipo de ERMU: </w:t>
            </w:r>
          </w:p>
        </w:tc>
        <w:tc>
          <w:tcPr>
            <w:tcW w:w="51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F119F9" w14:textId="77777777" w:rsidR="006D10EE" w:rsidRPr="00650A5B" w:rsidRDefault="006D10EE" w:rsidP="00142374">
            <w:pPr>
              <w:rPr>
                <w:rFonts w:ascii="Arial" w:hAnsi="Arial" w:cs="Arial"/>
                <w:smallCaps/>
                <w:color w:val="0000FF"/>
                <w:sz w:val="22"/>
                <w:szCs w:val="22"/>
              </w:rPr>
            </w:pPr>
          </w:p>
        </w:tc>
      </w:tr>
      <w:tr w:rsidR="006D10EE" w:rsidRPr="00F36C81" w14:paraId="4460BE0E" w14:textId="77777777" w:rsidTr="00142374">
        <w:trPr>
          <w:trHeight w:hRule="exact" w:val="340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52D1B5" w14:textId="07662C6F" w:rsidR="006D10EE" w:rsidRPr="00481248" w:rsidRDefault="006D10EE" w:rsidP="007920B5">
            <w:pPr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Vazão Média de Operação ERMU: </w:t>
            </w:r>
            <w:r w:rsidRPr="007920B5">
              <w:rPr>
                <w:rFonts w:ascii="Arial" w:hAnsi="Arial" w:cs="Arial"/>
                <w:bCs/>
                <w:smallCaps/>
                <w:noProof/>
                <w:color w:val="0000FF"/>
                <w:sz w:val="20"/>
                <w:szCs w:val="20"/>
              </w:rPr>
              <w:t xml:space="preserve"> </w:t>
            </w:r>
          </w:p>
        </w:tc>
        <w:tc>
          <w:tcPr>
            <w:tcW w:w="51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3B417" w14:textId="77777777" w:rsidR="006D10EE" w:rsidRPr="00650A5B" w:rsidRDefault="006D10EE" w:rsidP="00142374">
            <w:pPr>
              <w:rPr>
                <w:rFonts w:ascii="Arial" w:hAnsi="Arial" w:cs="Arial"/>
                <w:smallCaps/>
                <w:color w:val="0000FF"/>
                <w:sz w:val="22"/>
                <w:szCs w:val="22"/>
              </w:rPr>
            </w:pPr>
          </w:p>
        </w:tc>
      </w:tr>
      <w:tr w:rsidR="006D10EE" w:rsidRPr="00F36C81" w14:paraId="2913B217" w14:textId="77777777" w:rsidTr="00142374">
        <w:trPr>
          <w:trHeight w:hRule="exact" w:val="340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807E9" w14:textId="64BD7494" w:rsidR="006D10EE" w:rsidRPr="00650A5B" w:rsidRDefault="006D10EE" w:rsidP="00E810E6">
            <w:pPr>
              <w:rPr>
                <w:rFonts w:ascii="Arial" w:hAnsi="Arial" w:cs="Arial"/>
                <w:smallCaps/>
                <w:color w:val="0000FF"/>
                <w:sz w:val="22"/>
                <w:szCs w:val="22"/>
              </w:rPr>
            </w:pPr>
            <w:r w:rsidRPr="00481248">
              <w:rPr>
                <w:rFonts w:ascii="Arial" w:hAnsi="Arial" w:cs="Arial"/>
                <w:bCs/>
                <w:smallCaps/>
                <w:sz w:val="20"/>
                <w:szCs w:val="20"/>
              </w:rPr>
              <w:t>Pressão de Fornecimento (kgf/cm²):</w:t>
            </w:r>
            <w:r w:rsidRPr="00D35A04">
              <w:rPr>
                <w:rFonts w:ascii="Arial" w:hAnsi="Arial" w:cs="Arial"/>
                <w:bCs/>
                <w:smallCaps/>
                <w:color w:val="0000FF"/>
                <w:sz w:val="20"/>
                <w:szCs w:val="20"/>
              </w:rPr>
              <w:t xml:space="preserve"> </w:t>
            </w:r>
          </w:p>
        </w:tc>
        <w:tc>
          <w:tcPr>
            <w:tcW w:w="51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453E8" w14:textId="77777777" w:rsidR="006D10EE" w:rsidRPr="00650A5B" w:rsidRDefault="006D10EE" w:rsidP="00142374">
            <w:pPr>
              <w:rPr>
                <w:rFonts w:ascii="Arial" w:hAnsi="Arial" w:cs="Arial"/>
                <w:smallCaps/>
                <w:color w:val="0000FF"/>
                <w:sz w:val="22"/>
                <w:szCs w:val="22"/>
              </w:rPr>
            </w:pPr>
          </w:p>
        </w:tc>
      </w:tr>
      <w:tr w:rsidR="006D10EE" w:rsidRPr="00F36C81" w14:paraId="3C65B9C7" w14:textId="77777777" w:rsidTr="00142374">
        <w:trPr>
          <w:trHeight w:hRule="exact" w:val="340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A3E8C8" w14:textId="77777777" w:rsidR="006D10EE" w:rsidRPr="00481248" w:rsidRDefault="006D10EE" w:rsidP="002D6013">
            <w:pPr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City-Gate: </w:t>
            </w:r>
          </w:p>
        </w:tc>
        <w:tc>
          <w:tcPr>
            <w:tcW w:w="51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624FC" w14:textId="77777777" w:rsidR="006D10EE" w:rsidRPr="00650A5B" w:rsidRDefault="006D10EE" w:rsidP="00142374">
            <w:pPr>
              <w:rPr>
                <w:rFonts w:ascii="Arial" w:hAnsi="Arial" w:cs="Arial"/>
                <w:smallCaps/>
                <w:color w:val="0000FF"/>
                <w:sz w:val="22"/>
                <w:szCs w:val="22"/>
              </w:rPr>
            </w:pPr>
          </w:p>
        </w:tc>
      </w:tr>
      <w:tr w:rsidR="006D10EE" w:rsidRPr="00F36C81" w14:paraId="2F018B23" w14:textId="77777777" w:rsidTr="00142374">
        <w:trPr>
          <w:trHeight w:hRule="exact" w:val="340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94E63B" w14:textId="532E3485" w:rsidR="006D10EE" w:rsidRDefault="006D10EE" w:rsidP="002818AE">
            <w:pPr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Previsão de Início de Fornecimento: </w:t>
            </w:r>
          </w:p>
        </w:tc>
        <w:tc>
          <w:tcPr>
            <w:tcW w:w="51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11E3A" w14:textId="77777777" w:rsidR="006D10EE" w:rsidRPr="00650A5B" w:rsidRDefault="006D10EE" w:rsidP="00142374">
            <w:pPr>
              <w:rPr>
                <w:rFonts w:ascii="Arial" w:hAnsi="Arial" w:cs="Arial"/>
                <w:smallCaps/>
                <w:color w:val="0000FF"/>
                <w:sz w:val="22"/>
                <w:szCs w:val="22"/>
              </w:rPr>
            </w:pPr>
          </w:p>
        </w:tc>
      </w:tr>
      <w:tr w:rsidR="006D10EE" w:rsidRPr="00F36C81" w14:paraId="5FCB1F1E" w14:textId="77777777" w:rsidTr="00142374">
        <w:trPr>
          <w:trHeight w:hRule="exact" w:val="340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37F0D" w14:textId="77777777" w:rsidR="006D10EE" w:rsidRDefault="006D10EE" w:rsidP="002818AE">
            <w:pPr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Contato Técnico: </w:t>
            </w:r>
          </w:p>
        </w:tc>
        <w:tc>
          <w:tcPr>
            <w:tcW w:w="51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DFE8C" w14:textId="77777777" w:rsidR="006D10EE" w:rsidRPr="00650A5B" w:rsidRDefault="006D10EE" w:rsidP="00142374">
            <w:pPr>
              <w:rPr>
                <w:rFonts w:ascii="Arial" w:hAnsi="Arial" w:cs="Arial"/>
                <w:smallCaps/>
                <w:color w:val="0000FF"/>
                <w:sz w:val="22"/>
                <w:szCs w:val="22"/>
              </w:rPr>
            </w:pPr>
          </w:p>
        </w:tc>
      </w:tr>
      <w:tr w:rsidR="006D10EE" w:rsidRPr="00F36C81" w14:paraId="0A201510" w14:textId="77777777" w:rsidTr="004745F2">
        <w:trPr>
          <w:trHeight w:hRule="exact" w:val="281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75AF13" w14:textId="0F497388" w:rsidR="006D10EE" w:rsidRDefault="006D10EE" w:rsidP="004745F2">
            <w:pPr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Telefone (s): </w:t>
            </w:r>
          </w:p>
        </w:tc>
        <w:tc>
          <w:tcPr>
            <w:tcW w:w="51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CA11F7" w14:textId="77777777" w:rsidR="006D10EE" w:rsidRPr="00650A5B" w:rsidRDefault="006D10EE" w:rsidP="00142374">
            <w:pPr>
              <w:rPr>
                <w:rFonts w:ascii="Arial" w:hAnsi="Arial" w:cs="Arial"/>
                <w:smallCaps/>
                <w:color w:val="0000FF"/>
                <w:sz w:val="22"/>
                <w:szCs w:val="22"/>
              </w:rPr>
            </w:pPr>
          </w:p>
        </w:tc>
      </w:tr>
      <w:tr w:rsidR="006D10EE" w:rsidRPr="00F36C81" w14:paraId="7C3A8C32" w14:textId="77777777" w:rsidTr="00142374">
        <w:trPr>
          <w:trHeight w:hRule="exact" w:val="340"/>
        </w:trPr>
        <w:tc>
          <w:tcPr>
            <w:tcW w:w="999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D4C29C" w14:textId="77777777" w:rsidR="006D10EE" w:rsidRPr="00F36C81" w:rsidRDefault="006D10EE" w:rsidP="00142374">
            <w:pPr>
              <w:pStyle w:val="Ttulo6"/>
              <w:rPr>
                <w:rFonts w:ascii="Arial" w:hAnsi="Arial" w:cs="Arial"/>
                <w:b w:val="0"/>
                <w:smallCaps w:val="0"/>
              </w:rPr>
            </w:pPr>
            <w:r w:rsidRPr="00142374">
              <w:rPr>
                <w:rFonts w:ascii="Arial" w:hAnsi="Arial" w:cs="Arial"/>
                <w:szCs w:val="20"/>
              </w:rPr>
              <w:t>INFORMAÇÕES PARA CORRESPONDÊNCIA E COBRANÇA</w:t>
            </w:r>
          </w:p>
        </w:tc>
      </w:tr>
      <w:tr w:rsidR="006D10EE" w:rsidRPr="00503691" w14:paraId="33F3758E" w14:textId="77777777" w:rsidTr="00142374">
        <w:trPr>
          <w:trHeight w:hRule="exact" w:val="340"/>
        </w:trPr>
        <w:tc>
          <w:tcPr>
            <w:tcW w:w="9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5CD6" w14:textId="77777777" w:rsidR="006D10EE" w:rsidRPr="00650A5B" w:rsidRDefault="006D10EE" w:rsidP="00F73B5E">
            <w:pPr>
              <w:rPr>
                <w:rFonts w:ascii="Arial" w:hAnsi="Arial" w:cs="Arial"/>
                <w:smallCaps/>
                <w:color w:val="0000FF"/>
                <w:sz w:val="20"/>
                <w:szCs w:val="20"/>
              </w:rPr>
            </w:pPr>
            <w:r w:rsidRPr="002C3AC6">
              <w:rPr>
                <w:rFonts w:ascii="Arial" w:hAnsi="Arial" w:cs="Arial"/>
                <w:smallCaps/>
                <w:sz w:val="20"/>
                <w:szCs w:val="20"/>
              </w:rPr>
              <w:t>Endereço</w:t>
            </w:r>
            <w:proofErr w:type="gramStart"/>
            <w:r w:rsidRPr="002C3AC6">
              <w:rPr>
                <w:rFonts w:ascii="Arial" w:hAnsi="Arial" w:cs="Arial"/>
                <w:smallCaps/>
                <w:sz w:val="20"/>
                <w:szCs w:val="20"/>
              </w:rPr>
              <w:t>:</w:t>
            </w:r>
            <w:r>
              <w:rPr>
                <w:rFonts w:ascii="Arial" w:hAnsi="Arial" w:cs="Arial"/>
                <w:smallCaps/>
                <w:sz w:val="20"/>
                <w:szCs w:val="20"/>
              </w:rPr>
              <w:t xml:space="preserve"> </w:t>
            </w:r>
            <w:r w:rsidRPr="00D90D4D">
              <w:rPr>
                <w:rFonts w:ascii="Arial" w:hAnsi="Arial" w:cs="Arial"/>
                <w:bCs/>
                <w:smallCaps/>
                <w:noProof/>
                <w:color w:val="0000FF"/>
                <w:sz w:val="20"/>
                <w:szCs w:val="20"/>
              </w:rPr>
              <w:t>,</w:t>
            </w:r>
            <w:proofErr w:type="gramEnd"/>
            <w:r w:rsidRPr="00D90D4D">
              <w:rPr>
                <w:rFonts w:ascii="Arial" w:hAnsi="Arial" w:cs="Arial"/>
                <w:bCs/>
                <w:smallCaps/>
                <w:noProof/>
                <w:color w:val="0000FF"/>
                <w:sz w:val="20"/>
                <w:szCs w:val="20"/>
              </w:rPr>
              <w:t xml:space="preserve"> </w:t>
            </w:r>
          </w:p>
        </w:tc>
      </w:tr>
      <w:tr w:rsidR="006D10EE" w:rsidRPr="00503691" w14:paraId="37AD1482" w14:textId="77777777" w:rsidTr="00544001">
        <w:trPr>
          <w:trHeight w:hRule="exact" w:val="340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8D26" w14:textId="0FE1D36B" w:rsidR="006D10EE" w:rsidRPr="00650A5B" w:rsidRDefault="006D10EE" w:rsidP="00F73B5E">
            <w:pPr>
              <w:rPr>
                <w:rFonts w:ascii="Arial" w:hAnsi="Arial" w:cs="Arial"/>
                <w:smallCaps/>
                <w:color w:val="0000FF"/>
                <w:sz w:val="22"/>
                <w:szCs w:val="22"/>
              </w:rPr>
            </w:pPr>
            <w:r w:rsidRPr="002C3AC6">
              <w:rPr>
                <w:rFonts w:ascii="Arial" w:hAnsi="Arial" w:cs="Arial"/>
                <w:smallCaps/>
                <w:sz w:val="20"/>
                <w:szCs w:val="20"/>
              </w:rPr>
              <w:t>Bairro</w:t>
            </w:r>
            <w:r w:rsidRPr="002C3AC6">
              <w:rPr>
                <w:rFonts w:ascii="Arial" w:hAnsi="Arial" w:cs="Arial"/>
                <w:smallCaps/>
                <w:sz w:val="22"/>
                <w:szCs w:val="22"/>
              </w:rPr>
              <w:t>:</w:t>
            </w:r>
            <w:r>
              <w:rPr>
                <w:rFonts w:ascii="Arial" w:hAnsi="Arial" w:cs="Arial"/>
                <w:smallCaps/>
                <w:sz w:val="22"/>
                <w:szCs w:val="22"/>
              </w:rPr>
              <w:t xml:space="preserve"> </w:t>
            </w:r>
          </w:p>
        </w:tc>
        <w:tc>
          <w:tcPr>
            <w:tcW w:w="51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A5FF" w14:textId="58094DAC" w:rsidR="006D10EE" w:rsidRPr="00650A5B" w:rsidRDefault="006D10EE" w:rsidP="00F73B5E">
            <w:pPr>
              <w:rPr>
                <w:rFonts w:ascii="Arial" w:hAnsi="Arial" w:cs="Arial"/>
                <w:smallCaps/>
                <w:color w:val="0000FF"/>
                <w:sz w:val="20"/>
                <w:szCs w:val="20"/>
              </w:rPr>
            </w:pPr>
            <w:r w:rsidRPr="002C3AC6">
              <w:rPr>
                <w:rFonts w:ascii="Arial" w:hAnsi="Arial" w:cs="Arial"/>
                <w:smallCaps/>
                <w:sz w:val="20"/>
                <w:szCs w:val="20"/>
              </w:rPr>
              <w:t>Cidade:</w:t>
            </w:r>
            <w:r>
              <w:rPr>
                <w:rFonts w:ascii="Arial" w:hAnsi="Arial" w:cs="Arial"/>
                <w:smallCaps/>
                <w:sz w:val="20"/>
                <w:szCs w:val="20"/>
              </w:rPr>
              <w:t xml:space="preserve"> </w:t>
            </w:r>
          </w:p>
        </w:tc>
      </w:tr>
      <w:tr w:rsidR="006D10EE" w:rsidRPr="00503691" w14:paraId="4AFB267C" w14:textId="77777777" w:rsidTr="00882DE1">
        <w:trPr>
          <w:trHeight w:hRule="exact" w:val="377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9626" w14:textId="65786D63" w:rsidR="006D10EE" w:rsidRPr="00650A5B" w:rsidRDefault="006D10EE" w:rsidP="00F73B5E">
            <w:pPr>
              <w:rPr>
                <w:rFonts w:ascii="Arial" w:hAnsi="Arial" w:cs="Arial"/>
                <w:smallCaps/>
                <w:color w:val="0000FF"/>
                <w:sz w:val="20"/>
                <w:szCs w:val="20"/>
              </w:rPr>
            </w:pPr>
            <w:r w:rsidRPr="002C3AC6">
              <w:rPr>
                <w:rFonts w:ascii="Arial" w:hAnsi="Arial" w:cs="Arial"/>
                <w:smallCaps/>
                <w:sz w:val="20"/>
                <w:szCs w:val="20"/>
              </w:rPr>
              <w:t>CEP:</w:t>
            </w:r>
            <w:r>
              <w:rPr>
                <w:rFonts w:ascii="Arial" w:hAnsi="Arial" w:cs="Arial"/>
                <w:smallCaps/>
                <w:sz w:val="20"/>
                <w:szCs w:val="20"/>
              </w:rPr>
              <w:t xml:space="preserve"> </w:t>
            </w:r>
          </w:p>
        </w:tc>
        <w:tc>
          <w:tcPr>
            <w:tcW w:w="51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D7E5" w14:textId="77777777" w:rsidR="006D10EE" w:rsidRPr="00650A5B" w:rsidRDefault="006D10EE" w:rsidP="00834FEA">
            <w:pPr>
              <w:rPr>
                <w:rFonts w:ascii="Arial" w:hAnsi="Arial" w:cs="Arial"/>
                <w:smallCaps/>
                <w:color w:val="0000FF"/>
                <w:sz w:val="20"/>
                <w:szCs w:val="20"/>
              </w:rPr>
            </w:pPr>
            <w:r w:rsidRPr="002C3AC6">
              <w:rPr>
                <w:rFonts w:ascii="Arial" w:hAnsi="Arial" w:cs="Arial"/>
                <w:smallCaps/>
                <w:sz w:val="20"/>
                <w:szCs w:val="20"/>
              </w:rPr>
              <w:t>E-mail</w:t>
            </w:r>
            <w:r>
              <w:rPr>
                <w:rFonts w:ascii="Arial" w:hAnsi="Arial" w:cs="Arial"/>
                <w:smallCaps/>
                <w:sz w:val="20"/>
                <w:szCs w:val="20"/>
              </w:rPr>
              <w:t xml:space="preserve"> (NF-e)</w:t>
            </w:r>
            <w:r w:rsidRPr="002C3AC6">
              <w:rPr>
                <w:rFonts w:ascii="Arial" w:hAnsi="Arial" w:cs="Arial"/>
                <w:smallCaps/>
                <w:sz w:val="20"/>
                <w:szCs w:val="20"/>
              </w:rPr>
              <w:t>:</w:t>
            </w:r>
            <w:r>
              <w:rPr>
                <w:rFonts w:ascii="Arial" w:hAnsi="Arial" w:cs="Arial"/>
                <w:smallCap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mallCaps/>
                <w:color w:val="0000FF"/>
                <w:sz w:val="20"/>
                <w:szCs w:val="20"/>
              </w:rPr>
              <w:t xml:space="preserve">   </w:t>
            </w:r>
            <w:r w:rsidRPr="00E3288A">
              <w:rPr>
                <w:rFonts w:ascii="Arial" w:hAnsi="Arial" w:cs="Arial"/>
                <w:smallCaps/>
                <w:color w:val="0000FF"/>
                <w:sz w:val="20"/>
                <w:szCs w:val="20"/>
              </w:rPr>
              <w:t xml:space="preserve"> </w:t>
            </w:r>
          </w:p>
        </w:tc>
      </w:tr>
      <w:tr w:rsidR="006D10EE" w:rsidRPr="00503691" w14:paraId="47E3F464" w14:textId="77777777" w:rsidTr="004745F2">
        <w:trPr>
          <w:trHeight w:hRule="exact" w:val="305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4907" w14:textId="77777777" w:rsidR="006D10EE" w:rsidRPr="007E746E" w:rsidRDefault="006D10EE" w:rsidP="00F73B5E">
            <w:pPr>
              <w:rPr>
                <w:rFonts w:ascii="Arial" w:hAnsi="Arial" w:cs="Arial"/>
                <w:bCs/>
                <w:smallCaps/>
                <w:color w:val="0000FF"/>
                <w:sz w:val="20"/>
                <w:szCs w:val="20"/>
              </w:rPr>
            </w:pPr>
            <w:r w:rsidRPr="002C3AC6">
              <w:rPr>
                <w:rFonts w:ascii="Arial" w:hAnsi="Arial" w:cs="Arial"/>
                <w:smallCaps/>
                <w:sz w:val="20"/>
                <w:szCs w:val="20"/>
              </w:rPr>
              <w:t>Responsável:</w:t>
            </w:r>
            <w:r>
              <w:rPr>
                <w:rFonts w:ascii="Arial" w:hAnsi="Arial" w:cs="Arial"/>
                <w:smallCaps/>
                <w:sz w:val="20"/>
                <w:szCs w:val="20"/>
              </w:rPr>
              <w:t xml:space="preserve"> </w:t>
            </w:r>
          </w:p>
        </w:tc>
        <w:tc>
          <w:tcPr>
            <w:tcW w:w="51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4D30" w14:textId="77F5B019" w:rsidR="006D10EE" w:rsidRPr="00650A5B" w:rsidRDefault="006D10EE" w:rsidP="00F73B5E">
            <w:pPr>
              <w:rPr>
                <w:rFonts w:ascii="Arial" w:hAnsi="Arial" w:cs="Arial"/>
                <w:smallCaps/>
                <w:color w:val="0000FF"/>
                <w:sz w:val="20"/>
                <w:szCs w:val="20"/>
              </w:rPr>
            </w:pPr>
            <w:r w:rsidRPr="002C3AC6">
              <w:rPr>
                <w:rFonts w:ascii="Arial" w:hAnsi="Arial" w:cs="Arial"/>
                <w:smallCaps/>
                <w:sz w:val="20"/>
                <w:szCs w:val="20"/>
              </w:rPr>
              <w:t>Telefone</w:t>
            </w:r>
            <w:r>
              <w:rPr>
                <w:rFonts w:ascii="Arial" w:hAnsi="Arial" w:cs="Arial"/>
                <w:smallCaps/>
                <w:sz w:val="20"/>
                <w:szCs w:val="20"/>
              </w:rPr>
              <w:t xml:space="preserve"> </w:t>
            </w:r>
            <w:r w:rsidRPr="002C3AC6">
              <w:rPr>
                <w:rFonts w:ascii="Arial" w:hAnsi="Arial" w:cs="Arial"/>
                <w:smallCaps/>
                <w:sz w:val="20"/>
                <w:szCs w:val="20"/>
              </w:rPr>
              <w:t>(s):</w:t>
            </w:r>
            <w:r>
              <w:rPr>
                <w:rFonts w:ascii="Arial" w:hAnsi="Arial" w:cs="Arial"/>
                <w:smallCaps/>
                <w:sz w:val="20"/>
                <w:szCs w:val="20"/>
              </w:rPr>
              <w:t xml:space="preserve"> </w:t>
            </w:r>
          </w:p>
        </w:tc>
      </w:tr>
      <w:tr w:rsidR="006D10EE" w:rsidRPr="00F36C81" w14:paraId="60ADA2CC" w14:textId="77777777" w:rsidTr="00142374">
        <w:trPr>
          <w:trHeight w:hRule="exact" w:val="340"/>
        </w:trPr>
        <w:tc>
          <w:tcPr>
            <w:tcW w:w="9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14:paraId="0F2384E3" w14:textId="77777777" w:rsidR="006D10EE" w:rsidRPr="00F36C81" w:rsidRDefault="006D10EE" w:rsidP="00142374">
            <w:pPr>
              <w:pStyle w:val="Ttulo6"/>
              <w:rPr>
                <w:rFonts w:ascii="Arial" w:hAnsi="Arial" w:cs="Arial"/>
                <w:b w:val="0"/>
                <w:smallCaps w:val="0"/>
              </w:rPr>
            </w:pPr>
            <w:r w:rsidRPr="00142374">
              <w:rPr>
                <w:rFonts w:ascii="Arial" w:hAnsi="Arial" w:cs="Arial"/>
                <w:szCs w:val="20"/>
              </w:rPr>
              <w:t>OBSERVAÇÕES</w:t>
            </w:r>
          </w:p>
        </w:tc>
      </w:tr>
      <w:tr w:rsidR="006D10EE" w:rsidRPr="00503691" w14:paraId="6662036F" w14:textId="77777777" w:rsidTr="00EC6FD6">
        <w:trPr>
          <w:cantSplit/>
          <w:trHeight w:hRule="exact" w:val="951"/>
        </w:trPr>
        <w:tc>
          <w:tcPr>
            <w:tcW w:w="999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4B5E01" w14:textId="77777777" w:rsidR="006D10EE" w:rsidRPr="00F862CF" w:rsidRDefault="006D10EE" w:rsidP="0096655D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592AA692" w14:textId="77777777" w:rsidR="006D10EE" w:rsidRDefault="006D10EE" w:rsidP="005E6942">
      <w:pPr>
        <w:sectPr w:rsidR="006D10EE" w:rsidSect="006D10EE">
          <w:headerReference w:type="default" r:id="rId8"/>
          <w:pgSz w:w="11907" w:h="16840" w:code="9"/>
          <w:pgMar w:top="964" w:right="964" w:bottom="567" w:left="964" w:header="0" w:footer="0" w:gutter="0"/>
          <w:pgNumType w:start="1"/>
          <w:cols w:space="708"/>
          <w:docGrid w:linePitch="360"/>
        </w:sectPr>
      </w:pPr>
    </w:p>
    <w:p w14:paraId="544510D2" w14:textId="77777777" w:rsidR="006D10EE" w:rsidRPr="006A0FBE" w:rsidRDefault="006D10EE" w:rsidP="005E6942"/>
    <w:sectPr w:rsidR="006D10EE" w:rsidRPr="006A0FBE" w:rsidSect="006D10EE">
      <w:headerReference w:type="default" r:id="rId9"/>
      <w:type w:val="continuous"/>
      <w:pgSz w:w="11907" w:h="16840" w:code="9"/>
      <w:pgMar w:top="964" w:right="964" w:bottom="567" w:left="96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BAD16" w14:textId="77777777" w:rsidR="006D10EE" w:rsidRDefault="006D10EE">
      <w:r>
        <w:separator/>
      </w:r>
    </w:p>
  </w:endnote>
  <w:endnote w:type="continuationSeparator" w:id="0">
    <w:p w14:paraId="5B1CD04C" w14:textId="77777777" w:rsidR="006D10EE" w:rsidRDefault="006D1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altName w:val="Swis721 Ex BT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68748" w14:textId="77777777" w:rsidR="006D10EE" w:rsidRDefault="006D10EE">
      <w:r>
        <w:separator/>
      </w:r>
    </w:p>
  </w:footnote>
  <w:footnote w:type="continuationSeparator" w:id="0">
    <w:p w14:paraId="25F5C815" w14:textId="77777777" w:rsidR="006D10EE" w:rsidRDefault="006D1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80B2A" w14:textId="77777777" w:rsidR="006D10EE" w:rsidRDefault="006D10EE">
    <w:pPr>
      <w:pStyle w:val="Cabealho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25C095" wp14:editId="455A0E43">
              <wp:simplePos x="0" y="0"/>
              <wp:positionH relativeFrom="column">
                <wp:posOffset>-228600</wp:posOffset>
              </wp:positionH>
              <wp:positionV relativeFrom="paragraph">
                <wp:posOffset>269240</wp:posOffset>
              </wp:positionV>
              <wp:extent cx="6515100" cy="431800"/>
              <wp:effectExtent l="0" t="2540" r="0" b="381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15100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081824" w14:textId="77777777" w:rsidR="006D10EE" w:rsidRPr="0053080D" w:rsidRDefault="006D10EE" w:rsidP="0043499C">
                          <w:pPr>
                            <w:pStyle w:val="Ttulo7"/>
                            <w:jc w:val="center"/>
                            <w:rPr>
                              <w:rFonts w:ascii="Arial" w:hAnsi="Arial"/>
                              <w:smallCaps/>
                              <w:color w:val="0000FF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rial" w:hAnsi="Arial"/>
                              <w:smallCaps/>
                              <w:sz w:val="32"/>
                              <w:szCs w:val="32"/>
                            </w:rPr>
                            <w:t xml:space="preserve">SCGÁS – </w:t>
                          </w:r>
                          <w:r w:rsidRPr="0053080D">
                            <w:rPr>
                              <w:rFonts w:ascii="Arial" w:hAnsi="Arial"/>
                              <w:smallCaps/>
                              <w:sz w:val="32"/>
                              <w:szCs w:val="32"/>
                            </w:rPr>
                            <w:t xml:space="preserve">Cadastro de Cliente Comercial – CCC </w:t>
                          </w:r>
                        </w:p>
                        <w:p w14:paraId="6F92EF6C" w14:textId="77777777" w:rsidR="006D10EE" w:rsidRPr="004415DE" w:rsidRDefault="006D10EE" w:rsidP="004415DE"/>
                        <w:p w14:paraId="72F7F3F9" w14:textId="77777777" w:rsidR="006D10EE" w:rsidRPr="0043499C" w:rsidRDefault="006D10EE" w:rsidP="0043499C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25C09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18pt;margin-top:21.2pt;width:513pt;height:3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" filled="f" stroked="f">
              <v:textbox>
                <w:txbxContent>
                  <w:p w14:paraId="36081824" w14:textId="77777777" w:rsidR="006D10EE" w:rsidRPr="0053080D" w:rsidRDefault="006D10EE" w:rsidP="0043499C">
                    <w:pPr>
                      <w:pStyle w:val="Ttulo7"/>
                      <w:jc w:val="center"/>
                      <w:rPr>
                        <w:rFonts w:ascii="Arial" w:hAnsi="Arial"/>
                        <w:smallCaps/>
                        <w:color w:val="0000FF"/>
                        <w:sz w:val="32"/>
                        <w:szCs w:val="32"/>
                      </w:rPr>
                    </w:pPr>
                    <w:r>
                      <w:rPr>
                        <w:rFonts w:ascii="Arial" w:hAnsi="Arial"/>
                        <w:smallCaps/>
                        <w:sz w:val="32"/>
                        <w:szCs w:val="32"/>
                      </w:rPr>
                      <w:t xml:space="preserve">SCGÁS – </w:t>
                    </w:r>
                    <w:r w:rsidRPr="0053080D">
                      <w:rPr>
                        <w:rFonts w:ascii="Arial" w:hAnsi="Arial"/>
                        <w:smallCaps/>
                        <w:sz w:val="32"/>
                        <w:szCs w:val="32"/>
                      </w:rPr>
                      <w:t xml:space="preserve">Cadastro de Cliente Comercial – CCC </w:t>
                    </w:r>
                  </w:p>
                  <w:p w14:paraId="6F92EF6C" w14:textId="77777777" w:rsidR="006D10EE" w:rsidRPr="004415DE" w:rsidRDefault="006D10EE" w:rsidP="004415DE"/>
                  <w:p w14:paraId="72F7F3F9" w14:textId="77777777" w:rsidR="006D10EE" w:rsidRPr="0043499C" w:rsidRDefault="006D10EE" w:rsidP="0043499C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E1FD07" wp14:editId="3AB4C378">
              <wp:simplePos x="0" y="0"/>
              <wp:positionH relativeFrom="column">
                <wp:posOffset>0</wp:posOffset>
              </wp:positionH>
              <wp:positionV relativeFrom="paragraph">
                <wp:posOffset>683895</wp:posOffset>
              </wp:positionV>
              <wp:extent cx="6286500" cy="0"/>
              <wp:effectExtent l="19050" t="26670" r="19050" b="20955"/>
              <wp:wrapNone/>
              <wp:docPr id="6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65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356A42" id="Line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3.85pt" to="495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" strokeweight="3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1181" w14:textId="77777777" w:rsidR="00D76751" w:rsidRDefault="00D76751">
    <w:pPr>
      <w:pStyle w:val="Cabealho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3BBA8D6" wp14:editId="1148F635">
              <wp:simplePos x="0" y="0"/>
              <wp:positionH relativeFrom="column">
                <wp:posOffset>-228600</wp:posOffset>
              </wp:positionH>
              <wp:positionV relativeFrom="paragraph">
                <wp:posOffset>269240</wp:posOffset>
              </wp:positionV>
              <wp:extent cx="6515100" cy="431800"/>
              <wp:effectExtent l="0" t="2540" r="0" b="381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15100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245C9B" w14:textId="77777777" w:rsidR="00D76751" w:rsidRPr="0053080D" w:rsidRDefault="0053080D" w:rsidP="0043499C">
                          <w:pPr>
                            <w:pStyle w:val="Ttulo7"/>
                            <w:jc w:val="center"/>
                            <w:rPr>
                              <w:rFonts w:ascii="Arial" w:hAnsi="Arial"/>
                              <w:smallCaps/>
                              <w:color w:val="0000FF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rial" w:hAnsi="Arial"/>
                              <w:smallCaps/>
                              <w:sz w:val="32"/>
                              <w:szCs w:val="32"/>
                            </w:rPr>
                            <w:t xml:space="preserve">SCGÁS – </w:t>
                          </w:r>
                          <w:r w:rsidR="00D76751" w:rsidRPr="0053080D">
                            <w:rPr>
                              <w:rFonts w:ascii="Arial" w:hAnsi="Arial"/>
                              <w:smallCaps/>
                              <w:sz w:val="32"/>
                              <w:szCs w:val="32"/>
                            </w:rPr>
                            <w:t xml:space="preserve">Cadastro de Cliente Comercial – CCC </w:t>
                          </w:r>
                        </w:p>
                        <w:p w14:paraId="34019055" w14:textId="77777777" w:rsidR="00D76751" w:rsidRPr="004415DE" w:rsidRDefault="00D76751" w:rsidP="004415DE"/>
                        <w:p w14:paraId="3B0AE78B" w14:textId="77777777" w:rsidR="00D76751" w:rsidRPr="0043499C" w:rsidRDefault="00D76751" w:rsidP="0043499C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BBA8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8pt;margin-top:21.2pt;width:513pt;height:3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" filled="f" stroked="f">
              <v:textbox>
                <w:txbxContent>
                  <w:p w14:paraId="5E245C9B" w14:textId="77777777" w:rsidR="00D76751" w:rsidRPr="0053080D" w:rsidRDefault="0053080D" w:rsidP="0043499C">
                    <w:pPr>
                      <w:pStyle w:val="Ttulo7"/>
                      <w:jc w:val="center"/>
                      <w:rPr>
                        <w:rFonts w:ascii="Arial" w:hAnsi="Arial"/>
                        <w:smallCaps/>
                        <w:color w:val="0000FF"/>
                        <w:sz w:val="32"/>
                        <w:szCs w:val="32"/>
                      </w:rPr>
                    </w:pPr>
                    <w:r>
                      <w:rPr>
                        <w:rFonts w:ascii="Arial" w:hAnsi="Arial"/>
                        <w:smallCaps/>
                        <w:sz w:val="32"/>
                        <w:szCs w:val="32"/>
                      </w:rPr>
                      <w:t xml:space="preserve">SCGÁS – </w:t>
                    </w:r>
                    <w:r w:rsidR="00D76751" w:rsidRPr="0053080D">
                      <w:rPr>
                        <w:rFonts w:ascii="Arial" w:hAnsi="Arial"/>
                        <w:smallCaps/>
                        <w:sz w:val="32"/>
                        <w:szCs w:val="32"/>
                      </w:rPr>
                      <w:t xml:space="preserve">Cadastro de Cliente Comercial – CCC </w:t>
                    </w:r>
                  </w:p>
                  <w:p w14:paraId="34019055" w14:textId="77777777" w:rsidR="00D76751" w:rsidRPr="004415DE" w:rsidRDefault="00D76751" w:rsidP="004415DE"/>
                  <w:p w14:paraId="3B0AE78B" w14:textId="77777777" w:rsidR="00D76751" w:rsidRPr="0043499C" w:rsidRDefault="00D76751" w:rsidP="0043499C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1A0846" wp14:editId="7CBC4808">
              <wp:simplePos x="0" y="0"/>
              <wp:positionH relativeFrom="column">
                <wp:posOffset>0</wp:posOffset>
              </wp:positionH>
              <wp:positionV relativeFrom="paragraph">
                <wp:posOffset>683895</wp:posOffset>
              </wp:positionV>
              <wp:extent cx="6286500" cy="0"/>
              <wp:effectExtent l="19050" t="26670" r="19050" b="2095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65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08D011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3.85pt" to="495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" strokeweight="3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AE8157D"/>
    <w:multiLevelType w:val="hybridMultilevel"/>
    <w:tmpl w:val="7940058E"/>
    <w:lvl w:ilvl="0" w:tplc="D700C5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47805019"/>
    <w:multiLevelType w:val="multilevel"/>
    <w:tmpl w:val="1A9044C2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51D"/>
    <w:rsid w:val="000248D2"/>
    <w:rsid w:val="00030C79"/>
    <w:rsid w:val="000377CE"/>
    <w:rsid w:val="00037F3B"/>
    <w:rsid w:val="000473FD"/>
    <w:rsid w:val="00051F3E"/>
    <w:rsid w:val="000649DB"/>
    <w:rsid w:val="000A24E9"/>
    <w:rsid w:val="000A36EA"/>
    <w:rsid w:val="000B24EA"/>
    <w:rsid w:val="000C3B0B"/>
    <w:rsid w:val="000C4573"/>
    <w:rsid w:val="000C7DED"/>
    <w:rsid w:val="000D301C"/>
    <w:rsid w:val="000E6810"/>
    <w:rsid w:val="000E7B50"/>
    <w:rsid w:val="000F0645"/>
    <w:rsid w:val="000F447F"/>
    <w:rsid w:val="00101818"/>
    <w:rsid w:val="00105E31"/>
    <w:rsid w:val="00107E45"/>
    <w:rsid w:val="00113914"/>
    <w:rsid w:val="00116A5C"/>
    <w:rsid w:val="00121435"/>
    <w:rsid w:val="00132CDE"/>
    <w:rsid w:val="00133CB3"/>
    <w:rsid w:val="00141B1A"/>
    <w:rsid w:val="00142374"/>
    <w:rsid w:val="00144A86"/>
    <w:rsid w:val="00146C0F"/>
    <w:rsid w:val="0015179D"/>
    <w:rsid w:val="00155A1B"/>
    <w:rsid w:val="0017646F"/>
    <w:rsid w:val="001812AD"/>
    <w:rsid w:val="001838D9"/>
    <w:rsid w:val="00183B09"/>
    <w:rsid w:val="001947B1"/>
    <w:rsid w:val="001A1F99"/>
    <w:rsid w:val="001A413B"/>
    <w:rsid w:val="001A55F1"/>
    <w:rsid w:val="001A5B32"/>
    <w:rsid w:val="001B633A"/>
    <w:rsid w:val="001B6FF4"/>
    <w:rsid w:val="001D29DE"/>
    <w:rsid w:val="001D4E1C"/>
    <w:rsid w:val="001E184D"/>
    <w:rsid w:val="001E4F74"/>
    <w:rsid w:val="001E65C8"/>
    <w:rsid w:val="00210377"/>
    <w:rsid w:val="00210641"/>
    <w:rsid w:val="00210DD1"/>
    <w:rsid w:val="00221258"/>
    <w:rsid w:val="002233E1"/>
    <w:rsid w:val="00223F92"/>
    <w:rsid w:val="0022409A"/>
    <w:rsid w:val="002319DE"/>
    <w:rsid w:val="0024028E"/>
    <w:rsid w:val="002515D6"/>
    <w:rsid w:val="00252A9D"/>
    <w:rsid w:val="002532BB"/>
    <w:rsid w:val="00263A20"/>
    <w:rsid w:val="00264ADA"/>
    <w:rsid w:val="0026605F"/>
    <w:rsid w:val="002673F8"/>
    <w:rsid w:val="00267FE7"/>
    <w:rsid w:val="0027087A"/>
    <w:rsid w:val="00272E6B"/>
    <w:rsid w:val="002818AE"/>
    <w:rsid w:val="002916F6"/>
    <w:rsid w:val="00292337"/>
    <w:rsid w:val="002A28B0"/>
    <w:rsid w:val="002A78FF"/>
    <w:rsid w:val="002B07EB"/>
    <w:rsid w:val="002B2E75"/>
    <w:rsid w:val="002B4DB4"/>
    <w:rsid w:val="002C160D"/>
    <w:rsid w:val="002C1793"/>
    <w:rsid w:val="002C3AC6"/>
    <w:rsid w:val="002C5CB7"/>
    <w:rsid w:val="002D1A80"/>
    <w:rsid w:val="002D3833"/>
    <w:rsid w:val="002D3C80"/>
    <w:rsid w:val="002D58C7"/>
    <w:rsid w:val="002D6013"/>
    <w:rsid w:val="002E0F2F"/>
    <w:rsid w:val="002E344B"/>
    <w:rsid w:val="002E4174"/>
    <w:rsid w:val="002F06D1"/>
    <w:rsid w:val="003000EC"/>
    <w:rsid w:val="00300250"/>
    <w:rsid w:val="00313A0E"/>
    <w:rsid w:val="00323EE4"/>
    <w:rsid w:val="00326334"/>
    <w:rsid w:val="0033660B"/>
    <w:rsid w:val="00345F35"/>
    <w:rsid w:val="0035039F"/>
    <w:rsid w:val="00370476"/>
    <w:rsid w:val="00374BBD"/>
    <w:rsid w:val="003808F3"/>
    <w:rsid w:val="003829C2"/>
    <w:rsid w:val="003836BB"/>
    <w:rsid w:val="00383F23"/>
    <w:rsid w:val="00390134"/>
    <w:rsid w:val="00391DED"/>
    <w:rsid w:val="003A2140"/>
    <w:rsid w:val="003A573E"/>
    <w:rsid w:val="003B38EB"/>
    <w:rsid w:val="003B54D5"/>
    <w:rsid w:val="003B7EE0"/>
    <w:rsid w:val="003C404E"/>
    <w:rsid w:val="003E1019"/>
    <w:rsid w:val="003E6CEA"/>
    <w:rsid w:val="003E7D91"/>
    <w:rsid w:val="003F0120"/>
    <w:rsid w:val="003F61F1"/>
    <w:rsid w:val="003F631A"/>
    <w:rsid w:val="003F77CD"/>
    <w:rsid w:val="0040304A"/>
    <w:rsid w:val="00405B9E"/>
    <w:rsid w:val="00410DA2"/>
    <w:rsid w:val="00411ACD"/>
    <w:rsid w:val="0043499C"/>
    <w:rsid w:val="00435A05"/>
    <w:rsid w:val="00435AB2"/>
    <w:rsid w:val="00435DB0"/>
    <w:rsid w:val="004365AE"/>
    <w:rsid w:val="004415DE"/>
    <w:rsid w:val="00444070"/>
    <w:rsid w:val="004506C3"/>
    <w:rsid w:val="004565B9"/>
    <w:rsid w:val="00460BED"/>
    <w:rsid w:val="00461CCD"/>
    <w:rsid w:val="00465B7B"/>
    <w:rsid w:val="004745F2"/>
    <w:rsid w:val="00481248"/>
    <w:rsid w:val="00481FF8"/>
    <w:rsid w:val="0048369A"/>
    <w:rsid w:val="00484260"/>
    <w:rsid w:val="00487262"/>
    <w:rsid w:val="00492323"/>
    <w:rsid w:val="00497C51"/>
    <w:rsid w:val="004A29C3"/>
    <w:rsid w:val="004B0C83"/>
    <w:rsid w:val="004B1479"/>
    <w:rsid w:val="004B6A58"/>
    <w:rsid w:val="004C19EB"/>
    <w:rsid w:val="004C56B4"/>
    <w:rsid w:val="004D404B"/>
    <w:rsid w:val="004D6D59"/>
    <w:rsid w:val="004D74F2"/>
    <w:rsid w:val="004E3F5E"/>
    <w:rsid w:val="004E7B54"/>
    <w:rsid w:val="004E7CC7"/>
    <w:rsid w:val="004F0C0A"/>
    <w:rsid w:val="004F76EE"/>
    <w:rsid w:val="00502BC4"/>
    <w:rsid w:val="00503691"/>
    <w:rsid w:val="00504539"/>
    <w:rsid w:val="00512CDA"/>
    <w:rsid w:val="00530711"/>
    <w:rsid w:val="0053080D"/>
    <w:rsid w:val="00544001"/>
    <w:rsid w:val="00551F5A"/>
    <w:rsid w:val="00554B80"/>
    <w:rsid w:val="005560F3"/>
    <w:rsid w:val="00564F32"/>
    <w:rsid w:val="0056538D"/>
    <w:rsid w:val="00565DBF"/>
    <w:rsid w:val="00567B2E"/>
    <w:rsid w:val="005764A8"/>
    <w:rsid w:val="005A2289"/>
    <w:rsid w:val="005A3DE4"/>
    <w:rsid w:val="005B4CB8"/>
    <w:rsid w:val="005C1B37"/>
    <w:rsid w:val="005D2C9B"/>
    <w:rsid w:val="005D3776"/>
    <w:rsid w:val="005D3940"/>
    <w:rsid w:val="005D64A7"/>
    <w:rsid w:val="005D7D4F"/>
    <w:rsid w:val="005D7EBC"/>
    <w:rsid w:val="005E2030"/>
    <w:rsid w:val="005E23E9"/>
    <w:rsid w:val="005E41DA"/>
    <w:rsid w:val="005E518E"/>
    <w:rsid w:val="005E6942"/>
    <w:rsid w:val="0060391D"/>
    <w:rsid w:val="0060751E"/>
    <w:rsid w:val="00621A5C"/>
    <w:rsid w:val="00626A95"/>
    <w:rsid w:val="00627B30"/>
    <w:rsid w:val="00643911"/>
    <w:rsid w:val="00644FA8"/>
    <w:rsid w:val="00650A5B"/>
    <w:rsid w:val="00667B42"/>
    <w:rsid w:val="006773A0"/>
    <w:rsid w:val="00687CBE"/>
    <w:rsid w:val="006A0FBE"/>
    <w:rsid w:val="006A12A0"/>
    <w:rsid w:val="006A15DC"/>
    <w:rsid w:val="006A46A8"/>
    <w:rsid w:val="006A6517"/>
    <w:rsid w:val="006B0AF5"/>
    <w:rsid w:val="006B1B27"/>
    <w:rsid w:val="006B38DA"/>
    <w:rsid w:val="006B3CE4"/>
    <w:rsid w:val="006C526B"/>
    <w:rsid w:val="006C5C5D"/>
    <w:rsid w:val="006D10EE"/>
    <w:rsid w:val="006D35DD"/>
    <w:rsid w:val="006E52AB"/>
    <w:rsid w:val="006E6530"/>
    <w:rsid w:val="006F2BAA"/>
    <w:rsid w:val="006F3D9D"/>
    <w:rsid w:val="006F4C2E"/>
    <w:rsid w:val="00700B76"/>
    <w:rsid w:val="00700D56"/>
    <w:rsid w:val="00706662"/>
    <w:rsid w:val="0072310F"/>
    <w:rsid w:val="007235B1"/>
    <w:rsid w:val="00725CF5"/>
    <w:rsid w:val="00727036"/>
    <w:rsid w:val="007317F5"/>
    <w:rsid w:val="00736825"/>
    <w:rsid w:val="00741932"/>
    <w:rsid w:val="0075179A"/>
    <w:rsid w:val="0076378D"/>
    <w:rsid w:val="007651A7"/>
    <w:rsid w:val="00772F87"/>
    <w:rsid w:val="00777A91"/>
    <w:rsid w:val="00782581"/>
    <w:rsid w:val="007920B5"/>
    <w:rsid w:val="007C053C"/>
    <w:rsid w:val="007C4B14"/>
    <w:rsid w:val="007D29CD"/>
    <w:rsid w:val="007E746E"/>
    <w:rsid w:val="007E7596"/>
    <w:rsid w:val="007F0FBD"/>
    <w:rsid w:val="007F2D0F"/>
    <w:rsid w:val="007F30C5"/>
    <w:rsid w:val="007F562B"/>
    <w:rsid w:val="007F5CE9"/>
    <w:rsid w:val="00816B36"/>
    <w:rsid w:val="00821F8F"/>
    <w:rsid w:val="0082600F"/>
    <w:rsid w:val="00834FEA"/>
    <w:rsid w:val="00837B9B"/>
    <w:rsid w:val="00843EC4"/>
    <w:rsid w:val="00855602"/>
    <w:rsid w:val="00855EFC"/>
    <w:rsid w:val="00860BFB"/>
    <w:rsid w:val="00871BF1"/>
    <w:rsid w:val="0087459A"/>
    <w:rsid w:val="0087751D"/>
    <w:rsid w:val="008775EE"/>
    <w:rsid w:val="00882DE1"/>
    <w:rsid w:val="008839C9"/>
    <w:rsid w:val="008870D6"/>
    <w:rsid w:val="0089169A"/>
    <w:rsid w:val="008916F6"/>
    <w:rsid w:val="008A0679"/>
    <w:rsid w:val="008A5D26"/>
    <w:rsid w:val="008A6327"/>
    <w:rsid w:val="008A770E"/>
    <w:rsid w:val="008B4225"/>
    <w:rsid w:val="008C52A0"/>
    <w:rsid w:val="008C57DF"/>
    <w:rsid w:val="008C66F8"/>
    <w:rsid w:val="008C7B51"/>
    <w:rsid w:val="008E2500"/>
    <w:rsid w:val="008E2C48"/>
    <w:rsid w:val="008E3EB1"/>
    <w:rsid w:val="008E6056"/>
    <w:rsid w:val="009260F0"/>
    <w:rsid w:val="009337DC"/>
    <w:rsid w:val="00940508"/>
    <w:rsid w:val="009503BB"/>
    <w:rsid w:val="00950FCD"/>
    <w:rsid w:val="00960391"/>
    <w:rsid w:val="00961CDA"/>
    <w:rsid w:val="0096655D"/>
    <w:rsid w:val="00967E76"/>
    <w:rsid w:val="00976A52"/>
    <w:rsid w:val="00984C3B"/>
    <w:rsid w:val="009A4DCD"/>
    <w:rsid w:val="009B5347"/>
    <w:rsid w:val="009B5704"/>
    <w:rsid w:val="009B6304"/>
    <w:rsid w:val="009B6D99"/>
    <w:rsid w:val="009C0FE7"/>
    <w:rsid w:val="009D1032"/>
    <w:rsid w:val="009F5026"/>
    <w:rsid w:val="00A10157"/>
    <w:rsid w:val="00A12AFE"/>
    <w:rsid w:val="00A16910"/>
    <w:rsid w:val="00A16FA9"/>
    <w:rsid w:val="00A17FEC"/>
    <w:rsid w:val="00A20198"/>
    <w:rsid w:val="00A2187F"/>
    <w:rsid w:val="00A316A1"/>
    <w:rsid w:val="00A336F3"/>
    <w:rsid w:val="00A33E1B"/>
    <w:rsid w:val="00A410E2"/>
    <w:rsid w:val="00A4626A"/>
    <w:rsid w:val="00A56323"/>
    <w:rsid w:val="00A71797"/>
    <w:rsid w:val="00A71BA7"/>
    <w:rsid w:val="00A72495"/>
    <w:rsid w:val="00A751E8"/>
    <w:rsid w:val="00A91714"/>
    <w:rsid w:val="00A957B4"/>
    <w:rsid w:val="00A95D5D"/>
    <w:rsid w:val="00AA029D"/>
    <w:rsid w:val="00AA07D9"/>
    <w:rsid w:val="00AA2F24"/>
    <w:rsid w:val="00AA6471"/>
    <w:rsid w:val="00AC3009"/>
    <w:rsid w:val="00AD0D11"/>
    <w:rsid w:val="00AE273E"/>
    <w:rsid w:val="00AE731D"/>
    <w:rsid w:val="00AE731F"/>
    <w:rsid w:val="00AF24C1"/>
    <w:rsid w:val="00AF367E"/>
    <w:rsid w:val="00AF708F"/>
    <w:rsid w:val="00AF73D2"/>
    <w:rsid w:val="00B02F4B"/>
    <w:rsid w:val="00B1074D"/>
    <w:rsid w:val="00B27710"/>
    <w:rsid w:val="00B30F67"/>
    <w:rsid w:val="00B43A89"/>
    <w:rsid w:val="00B44C53"/>
    <w:rsid w:val="00B45B97"/>
    <w:rsid w:val="00B50803"/>
    <w:rsid w:val="00B553E0"/>
    <w:rsid w:val="00B564C5"/>
    <w:rsid w:val="00B65DCE"/>
    <w:rsid w:val="00B81800"/>
    <w:rsid w:val="00B82E63"/>
    <w:rsid w:val="00B863FD"/>
    <w:rsid w:val="00B96822"/>
    <w:rsid w:val="00B968AA"/>
    <w:rsid w:val="00B971C5"/>
    <w:rsid w:val="00BA07F5"/>
    <w:rsid w:val="00BA4386"/>
    <w:rsid w:val="00BB3115"/>
    <w:rsid w:val="00BB6516"/>
    <w:rsid w:val="00BC1C93"/>
    <w:rsid w:val="00BD1C5F"/>
    <w:rsid w:val="00BD511E"/>
    <w:rsid w:val="00BF054C"/>
    <w:rsid w:val="00BF0A9F"/>
    <w:rsid w:val="00BF6AEA"/>
    <w:rsid w:val="00C01922"/>
    <w:rsid w:val="00C036F6"/>
    <w:rsid w:val="00C208EB"/>
    <w:rsid w:val="00C2391C"/>
    <w:rsid w:val="00C25321"/>
    <w:rsid w:val="00C301D2"/>
    <w:rsid w:val="00C325E1"/>
    <w:rsid w:val="00C333F7"/>
    <w:rsid w:val="00C346D1"/>
    <w:rsid w:val="00C41FDE"/>
    <w:rsid w:val="00C42ABC"/>
    <w:rsid w:val="00C455CE"/>
    <w:rsid w:val="00C46A85"/>
    <w:rsid w:val="00C61AE5"/>
    <w:rsid w:val="00C7253A"/>
    <w:rsid w:val="00C82637"/>
    <w:rsid w:val="00C83F75"/>
    <w:rsid w:val="00C84E6D"/>
    <w:rsid w:val="00C85BBA"/>
    <w:rsid w:val="00C87DAA"/>
    <w:rsid w:val="00CA4307"/>
    <w:rsid w:val="00CB20E9"/>
    <w:rsid w:val="00CB2C38"/>
    <w:rsid w:val="00CC0B16"/>
    <w:rsid w:val="00CC2F09"/>
    <w:rsid w:val="00CC7A0E"/>
    <w:rsid w:val="00CD1063"/>
    <w:rsid w:val="00CD1C39"/>
    <w:rsid w:val="00CD36DA"/>
    <w:rsid w:val="00CE190C"/>
    <w:rsid w:val="00CF5C9E"/>
    <w:rsid w:val="00CF60E0"/>
    <w:rsid w:val="00D02344"/>
    <w:rsid w:val="00D071C1"/>
    <w:rsid w:val="00D107AF"/>
    <w:rsid w:val="00D116BB"/>
    <w:rsid w:val="00D20A1D"/>
    <w:rsid w:val="00D32539"/>
    <w:rsid w:val="00D32B0D"/>
    <w:rsid w:val="00D35A04"/>
    <w:rsid w:val="00D416C5"/>
    <w:rsid w:val="00D425F0"/>
    <w:rsid w:val="00D44BA2"/>
    <w:rsid w:val="00D5215E"/>
    <w:rsid w:val="00D55F55"/>
    <w:rsid w:val="00D57A20"/>
    <w:rsid w:val="00D61DD0"/>
    <w:rsid w:val="00D63524"/>
    <w:rsid w:val="00D64089"/>
    <w:rsid w:val="00D74C87"/>
    <w:rsid w:val="00D76369"/>
    <w:rsid w:val="00D76751"/>
    <w:rsid w:val="00D779FE"/>
    <w:rsid w:val="00D85B59"/>
    <w:rsid w:val="00D90D4D"/>
    <w:rsid w:val="00DA0245"/>
    <w:rsid w:val="00DA2EA1"/>
    <w:rsid w:val="00DB0213"/>
    <w:rsid w:val="00DC028B"/>
    <w:rsid w:val="00DD14A9"/>
    <w:rsid w:val="00DE0FF6"/>
    <w:rsid w:val="00DE3C10"/>
    <w:rsid w:val="00DF0BDB"/>
    <w:rsid w:val="00DF6288"/>
    <w:rsid w:val="00DF6D85"/>
    <w:rsid w:val="00DF74D3"/>
    <w:rsid w:val="00E02E29"/>
    <w:rsid w:val="00E037B1"/>
    <w:rsid w:val="00E163D0"/>
    <w:rsid w:val="00E16747"/>
    <w:rsid w:val="00E170FB"/>
    <w:rsid w:val="00E21114"/>
    <w:rsid w:val="00E25A15"/>
    <w:rsid w:val="00E3288A"/>
    <w:rsid w:val="00E34AA1"/>
    <w:rsid w:val="00E437C1"/>
    <w:rsid w:val="00E455BD"/>
    <w:rsid w:val="00E4714A"/>
    <w:rsid w:val="00E477AF"/>
    <w:rsid w:val="00E50225"/>
    <w:rsid w:val="00E57048"/>
    <w:rsid w:val="00E70793"/>
    <w:rsid w:val="00E73BF9"/>
    <w:rsid w:val="00E74668"/>
    <w:rsid w:val="00E810E6"/>
    <w:rsid w:val="00E8126D"/>
    <w:rsid w:val="00E859AE"/>
    <w:rsid w:val="00E90A27"/>
    <w:rsid w:val="00E95B6B"/>
    <w:rsid w:val="00EB0767"/>
    <w:rsid w:val="00EB1F1C"/>
    <w:rsid w:val="00EB212B"/>
    <w:rsid w:val="00EC6FD6"/>
    <w:rsid w:val="00ED614E"/>
    <w:rsid w:val="00ED6A64"/>
    <w:rsid w:val="00EE048B"/>
    <w:rsid w:val="00EE789C"/>
    <w:rsid w:val="00EF5852"/>
    <w:rsid w:val="00F152BA"/>
    <w:rsid w:val="00F20B0A"/>
    <w:rsid w:val="00F23F20"/>
    <w:rsid w:val="00F24A7D"/>
    <w:rsid w:val="00F277F9"/>
    <w:rsid w:val="00F27945"/>
    <w:rsid w:val="00F333D3"/>
    <w:rsid w:val="00F33FD2"/>
    <w:rsid w:val="00F36C81"/>
    <w:rsid w:val="00F50FB1"/>
    <w:rsid w:val="00F54FCD"/>
    <w:rsid w:val="00F647B8"/>
    <w:rsid w:val="00F67C49"/>
    <w:rsid w:val="00F71281"/>
    <w:rsid w:val="00F73B5E"/>
    <w:rsid w:val="00F75688"/>
    <w:rsid w:val="00F77519"/>
    <w:rsid w:val="00F855AB"/>
    <w:rsid w:val="00F862CF"/>
    <w:rsid w:val="00F90114"/>
    <w:rsid w:val="00F945EF"/>
    <w:rsid w:val="00F9609B"/>
    <w:rsid w:val="00FA6E08"/>
    <w:rsid w:val="00FB1C96"/>
    <w:rsid w:val="00FB3CB7"/>
    <w:rsid w:val="00FB6C15"/>
    <w:rsid w:val="00FC2578"/>
    <w:rsid w:val="00FC6541"/>
    <w:rsid w:val="00FD0D6D"/>
    <w:rsid w:val="00FD1FE5"/>
    <w:rsid w:val="00FD5032"/>
    <w:rsid w:val="00FD6AD5"/>
    <w:rsid w:val="00FE36D5"/>
    <w:rsid w:val="00FE4B37"/>
    <w:rsid w:val="00FE5F61"/>
    <w:rsid w:val="00FF1B41"/>
    <w:rsid w:val="00FF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660837"/>
  <w15:docId w15:val="{9309438C-7AFD-4D74-ABAF-5CE0889DF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6D59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numPr>
        <w:numId w:val="3"/>
      </w:numPr>
      <w:jc w:val="center"/>
      <w:outlineLvl w:val="0"/>
    </w:pPr>
    <w:rPr>
      <w:rFonts w:ascii="Arial" w:hAnsi="Arial"/>
      <w:b/>
      <w:sz w:val="32"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3"/>
      </w:numPr>
      <w:outlineLvl w:val="1"/>
    </w:pPr>
    <w:rPr>
      <w:rFonts w:ascii="Arial" w:hAnsi="Arial"/>
      <w:b/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  <w:smallCaps/>
      <w:sz w:val="20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  <w:sz w:val="22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Garamond" w:hAnsi="Garamond" w:cs="Arial"/>
      <w:b/>
      <w:bCs/>
      <w:smallCaps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Tahoma" w:hAnsi="Tahoma" w:cs="Tahoma"/>
      <w:b/>
      <w:bCs/>
      <w:smallCaps/>
      <w:sz w:val="20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Copperplate Gothic Bold" w:hAnsi="Copperplate Gothic Bold" w:cs="Arial"/>
      <w:b/>
      <w:bCs/>
      <w:i/>
      <w:iCs/>
      <w:sz w:val="4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itao">
    <w:name w:val="Quote"/>
    <w:basedOn w:val="Normal"/>
    <w:qFormat/>
    <w:pPr>
      <w:ind w:left="851" w:right="851"/>
      <w:jc w:val="both"/>
    </w:pPr>
    <w:rPr>
      <w:rFonts w:ascii="Arial" w:hAnsi="Arial"/>
      <w:i/>
      <w:sz w:val="20"/>
      <w:szCs w:val="2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MquinadeescreverHTML">
    <w:name w:val="HTML Typewriter"/>
    <w:rsid w:val="002916F6"/>
    <w:rPr>
      <w:rFonts w:ascii="Courier New" w:eastAsia="MS Mincho" w:hAnsi="Courier New" w:cs="Courier New" w:hint="default"/>
      <w:sz w:val="20"/>
      <w:szCs w:val="20"/>
    </w:rPr>
  </w:style>
  <w:style w:type="paragraph" w:styleId="Textodebalo">
    <w:name w:val="Balloon Text"/>
    <w:basedOn w:val="Normal"/>
    <w:link w:val="TextodebaloChar"/>
    <w:rsid w:val="00871BF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871BF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7D29CD"/>
    <w:pPr>
      <w:spacing w:before="100" w:beforeAutospacing="1" w:after="100" w:afterAutospacing="1"/>
    </w:pPr>
    <w:rPr>
      <w:rFonts w:eastAsiaTheme="minorHAnsi"/>
      <w:color w:val="000000"/>
    </w:rPr>
  </w:style>
  <w:style w:type="character" w:styleId="Hyperlink">
    <w:name w:val="Hyperlink"/>
    <w:basedOn w:val="Fontepargpadro"/>
    <w:rsid w:val="000C45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2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iancarlo\Configura&#231;&#245;es%20locais\Temporary%20Internet%20Files\OLK1\Modelo%20Formul&#225;rio%20SAC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EDA55-5F41-4C4F-9275-DB003ACF4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Formulário SACE.dot</Template>
  <TotalTime>1</TotalTime>
  <Pages>1</Pages>
  <Words>91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CCC</vt:lpstr>
    </vt:vector>
  </TitlesOfParts>
  <Manager>GEURB</Manager>
  <Company>SCGÁS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CCC</dc:title>
  <dc:creator>GEURB</dc:creator>
  <cp:lastModifiedBy>Andre Luis de Lima Tavares</cp:lastModifiedBy>
  <cp:revision>1</cp:revision>
  <cp:lastPrinted>2021-11-18T12:46:00Z</cp:lastPrinted>
  <dcterms:created xsi:type="dcterms:W3CDTF">2023-07-27T12:52:00Z</dcterms:created>
  <dcterms:modified xsi:type="dcterms:W3CDTF">2023-07-27T12:53:00Z</dcterms:modified>
</cp:coreProperties>
</file>